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B872B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07143/010-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B872B5" w:rsidRPr="00B872B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B872B5" w:rsidRPr="00B872B5">
          <w:rPr>
            <w:rStyle w:val="aa"/>
          </w:rPr>
          <w:t>440052, г. Пенза, ул. Ново-Тамбовская, д.9;</w:t>
        </w:r>
        <w:r w:rsidR="00B872B5" w:rsidRPr="00B872B5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B872B5" w:rsidRPr="00B872B5">
          <w:rPr>
            <w:rStyle w:val="aa"/>
          </w:rPr>
          <w:t xml:space="preserve"> 3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B872B5" w:rsidRPr="00B872B5">
          <w:rPr>
            <w:u w:val="single"/>
          </w:rPr>
          <w:t xml:space="preserve"> 07143/010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B872B5" w:rsidRPr="00B872B5">
          <w:rPr>
            <w:rStyle w:val="aa"/>
          </w:rPr>
          <w:t xml:space="preserve"> Медицинская </w:t>
        </w:r>
        <w:r w:rsidR="00B872B5" w:rsidRPr="00B872B5">
          <w:rPr>
            <w:u w:val="single"/>
          </w:rPr>
          <w:t xml:space="preserve">сестра палатная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B872B5" w:rsidRPr="00B872B5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B872B5" w:rsidRPr="00B872B5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AD3D2D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AD3D2D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AD3D2D" w:rsidP="005859B9">
      <w:fldSimple w:instr=" DOCVARIABLE operac \* MERGEFORMAT ">
        <w:r w:rsidR="00B872B5" w:rsidRPr="00B872B5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E87923" w:rsidP="00FC4076">
            <w:pPr>
              <w:pStyle w:val="a8"/>
            </w:pPr>
            <w:r>
              <w:t>8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 xml:space="preserve">(№ в реестре </w:t>
            </w:r>
            <w:r w:rsidRPr="00444D4B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B872B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07143/010-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D3D2D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D3D2D" w:rsidRPr="009E2A4C">
            <w:rPr>
              <w:rStyle w:val="ad"/>
              <w:sz w:val="20"/>
              <w:szCs w:val="20"/>
            </w:rPr>
            <w:fldChar w:fldCharType="separate"/>
          </w:r>
          <w:r w:rsidR="00B872B5">
            <w:rPr>
              <w:rStyle w:val="ad"/>
              <w:noProof/>
              <w:sz w:val="20"/>
              <w:szCs w:val="20"/>
            </w:rPr>
            <w:t>1</w:t>
          </w:r>
          <w:r w:rsidR="00AD3D2D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872B5" w:rsidRPr="00B872B5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5;  07143/010, 07143/010-1А (07143/010), 07143/010-2А (07143/010), 07143/010-3А (07143/010), 07143/010-4А (07143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8 "/>
    <w:docVar w:name="colraball" w:val="    "/>
    <w:docVar w:name="colwom" w:val=" 4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43FE16EAB9014E629EF22FA343226212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0- Н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8718575C37A4F9BA41549946783E034"/>
    <w:docVar w:name="rm_id" w:val="175"/>
    <w:docVar w:name="rm_name" w:val=" Медицинская сестра палатная "/>
    <w:docVar w:name="rm_number" w:val=" 07143/010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B224E"/>
    <w:rsid w:val="002E55C6"/>
    <w:rsid w:val="00305B2F"/>
    <w:rsid w:val="00367816"/>
    <w:rsid w:val="003876C3"/>
    <w:rsid w:val="003B382A"/>
    <w:rsid w:val="003C24DB"/>
    <w:rsid w:val="003E5F31"/>
    <w:rsid w:val="0040104A"/>
    <w:rsid w:val="00401A64"/>
    <w:rsid w:val="00402CAC"/>
    <w:rsid w:val="00426B3D"/>
    <w:rsid w:val="00433DCF"/>
    <w:rsid w:val="00444410"/>
    <w:rsid w:val="00444D4B"/>
    <w:rsid w:val="004A47AD"/>
    <w:rsid w:val="004C4DB2"/>
    <w:rsid w:val="004C6E55"/>
    <w:rsid w:val="0051659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15503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3D2D"/>
    <w:rsid w:val="00AD7C32"/>
    <w:rsid w:val="00AF0DED"/>
    <w:rsid w:val="00AF796F"/>
    <w:rsid w:val="00B872B5"/>
    <w:rsid w:val="00BA5029"/>
    <w:rsid w:val="00BC2F3C"/>
    <w:rsid w:val="00BC4C3A"/>
    <w:rsid w:val="00BC7FB8"/>
    <w:rsid w:val="00BF498E"/>
    <w:rsid w:val="00C01462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6F78"/>
    <w:rsid w:val="00E36337"/>
    <w:rsid w:val="00E7595C"/>
    <w:rsid w:val="00E87923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2016-10-18T09:17:00Z</dcterms:modified>
</cp:coreProperties>
</file>